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BFAF" w14:textId="7C284D88" w:rsidR="00A727CA" w:rsidRPr="00E41A15" w:rsidRDefault="002459B8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bookmarkStart w:id="0" w:name="_Hlk127877520"/>
      <w:bookmarkEnd w:id="0"/>
      <w:r>
        <w:rPr>
          <w:sz w:val="64"/>
          <w:szCs w:val="64"/>
        </w:rPr>
        <w:t>Party snacks</w:t>
      </w:r>
    </w:p>
    <w:p w14:paraId="134D6901" w14:textId="77777777" w:rsidR="006B79AD" w:rsidRDefault="006B79AD" w:rsidP="00685A54">
      <w:pPr>
        <w:rPr>
          <w:sz w:val="4"/>
        </w:rPr>
      </w:pPr>
    </w:p>
    <w:p w14:paraId="1BC20955" w14:textId="77777777" w:rsidR="008B7BD6" w:rsidRPr="00A727CA" w:rsidRDefault="008B7BD6" w:rsidP="00685A54">
      <w:pPr>
        <w:rPr>
          <w:sz w:val="4"/>
        </w:rPr>
      </w:pPr>
    </w:p>
    <w:p w14:paraId="43B4C232" w14:textId="77777777" w:rsidR="002B1E23" w:rsidRPr="008B7BD6" w:rsidRDefault="002B1E23" w:rsidP="002B1E23">
      <w:r w:rsidRPr="008B7BD6">
        <w:t>You are meeting up with some friends. Everyone is bringing something. You decided to make an avocado dip.</w:t>
      </w:r>
    </w:p>
    <w:p w14:paraId="088ACBDD" w14:textId="77777777" w:rsidR="002B1E23" w:rsidRPr="008B7BD6" w:rsidRDefault="002B1E23" w:rsidP="002B1E23">
      <w:r w:rsidRPr="008B7BD6">
        <w:t xml:space="preserve">You need to buy the ingredients to make the avocado dip to serve with some tortilla chips and lemonade. </w:t>
      </w:r>
    </w:p>
    <w:p w14:paraId="4FBB8CA4" w14:textId="77777777" w:rsidR="002B1E23" w:rsidRPr="008B7BD6" w:rsidRDefault="002B1E23" w:rsidP="002B1E23">
      <w:r w:rsidRPr="008B7BD6">
        <w:t>Use ratio tables to work out:</w:t>
      </w:r>
    </w:p>
    <w:p w14:paraId="690F419F" w14:textId="77777777" w:rsidR="002B1E23" w:rsidRPr="008B7BD6" w:rsidRDefault="002B1E23" w:rsidP="002B1E23">
      <w:pPr>
        <w:numPr>
          <w:ilvl w:val="0"/>
          <w:numId w:val="46"/>
        </w:numPr>
      </w:pPr>
      <w:r w:rsidRPr="008B7BD6">
        <w:t>the best value for the ingredients,</w:t>
      </w:r>
    </w:p>
    <w:p w14:paraId="09556CFF" w14:textId="77777777" w:rsidR="002B1E23" w:rsidRPr="008B7BD6" w:rsidRDefault="002B1E23" w:rsidP="002B1E23">
      <w:pPr>
        <w:numPr>
          <w:ilvl w:val="0"/>
          <w:numId w:val="46"/>
        </w:numPr>
      </w:pPr>
      <w:r w:rsidRPr="008B7BD6">
        <w:t xml:space="preserve">the best value on tortilla chips and </w:t>
      </w:r>
    </w:p>
    <w:p w14:paraId="2D432C42" w14:textId="77777777" w:rsidR="002B1E23" w:rsidRPr="008B7BD6" w:rsidRDefault="002B1E23" w:rsidP="002B1E23">
      <w:pPr>
        <w:numPr>
          <w:ilvl w:val="0"/>
          <w:numId w:val="46"/>
        </w:numPr>
      </w:pPr>
      <w:r w:rsidRPr="008B7BD6">
        <w:t xml:space="preserve">the cheapest lemonade by finding the cost per 100ml. </w:t>
      </w:r>
    </w:p>
    <w:p w14:paraId="7B726AF5" w14:textId="19EC61C6" w:rsidR="008B7BD6" w:rsidRPr="008B7BD6" w:rsidRDefault="008B7BD6" w:rsidP="002B1E23">
      <w:pPr>
        <w:ind w:left="720"/>
      </w:pPr>
    </w:p>
    <w:p w14:paraId="6F7E26D9" w14:textId="77777777" w:rsidR="008B7BD6" w:rsidRPr="008B7BD6" w:rsidRDefault="008B7BD6" w:rsidP="008B7BD6"/>
    <w:p w14:paraId="55A537C2" w14:textId="77777777" w:rsidR="008B7BD6" w:rsidRPr="002B1E23" w:rsidRDefault="008B7BD6" w:rsidP="008B7BD6">
      <w:pPr>
        <w:rPr>
          <w:b/>
          <w:bCs/>
          <w:sz w:val="28"/>
          <w:szCs w:val="28"/>
        </w:rPr>
      </w:pPr>
      <w:r w:rsidRPr="002B1E23">
        <w:rPr>
          <w:b/>
          <w:bCs/>
          <w:sz w:val="28"/>
          <w:szCs w:val="28"/>
        </w:rPr>
        <w:t>Avocado Dip</w:t>
      </w:r>
    </w:p>
    <w:p w14:paraId="3E590117" w14:textId="77777777" w:rsidR="008B7BD6" w:rsidRPr="008B7BD6" w:rsidRDefault="008B7BD6" w:rsidP="008B7BD6">
      <w:r w:rsidRPr="008B7BD6">
        <w:rPr>
          <w:b/>
          <w:bCs/>
        </w:rPr>
        <w:t>6 avocados</w:t>
      </w:r>
      <w:r w:rsidRPr="008B7BD6">
        <w:t xml:space="preserve">  </w:t>
      </w:r>
    </w:p>
    <w:p w14:paraId="778BB39B" w14:textId="7F16EA55" w:rsidR="00254534" w:rsidRDefault="008B7BD6" w:rsidP="008B7BD6">
      <w:r w:rsidRPr="008B7BD6">
        <w:t>(</w:t>
      </w:r>
      <w:proofErr w:type="gramStart"/>
      <w:r w:rsidRPr="008B7BD6">
        <w:t>packs</w:t>
      </w:r>
      <w:proofErr w:type="gramEnd"/>
      <w:r w:rsidRPr="008B7BD6">
        <w:t xml:space="preserve"> of 3 </w:t>
      </w:r>
      <w:r w:rsidR="00342593" w:rsidRPr="008B7BD6">
        <w:t>–</w:t>
      </w:r>
      <w:r w:rsidRPr="008B7BD6">
        <w:t xml:space="preserve"> £1.80, packs of 2 – </w:t>
      </w:r>
      <w:r w:rsidR="00342593">
        <w:t>£</w:t>
      </w:r>
      <w:r w:rsidRPr="008B7BD6">
        <w:t>1.50</w:t>
      </w:r>
      <w:r w:rsidR="002B1E23">
        <w:t>,</w:t>
      </w:r>
      <w:r w:rsidRPr="008B7BD6">
        <w:t xml:space="preserve"> – one avocado – 70p</w:t>
      </w:r>
      <w:r w:rsidR="00342593">
        <w:t>)</w:t>
      </w:r>
    </w:p>
    <w:p w14:paraId="64EFCE02" w14:textId="77777777" w:rsidR="008B7BD6" w:rsidRDefault="008B7BD6" w:rsidP="0025651C"/>
    <w:p w14:paraId="5EBF05A1" w14:textId="77777777" w:rsidR="008B7BD6" w:rsidRDefault="008B7BD6" w:rsidP="0025651C">
      <w:r>
        <w:rPr>
          <w:noProof/>
          <w:sz w:val="20"/>
          <w:szCs w:val="20"/>
        </w:rPr>
        <w:drawing>
          <wp:inline distT="0" distB="0" distL="0" distR="0" wp14:anchorId="3596B6B3" wp14:editId="0957A279">
            <wp:extent cx="1869513" cy="1246342"/>
            <wp:effectExtent l="0" t="0" r="0" b="0"/>
            <wp:docPr id="7" name="Picture 7" descr="An avocado that has been sliced in half and opened out to show the cut sides. One half features the avocado ston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n avocado that has been sliced in half and opened out to show the cut sides. One half features the avocado stone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9513" cy="1246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E5AF7" w14:textId="62C0FC79" w:rsidR="008B7BD6" w:rsidRPr="008B7BD6" w:rsidRDefault="008B7BD6" w:rsidP="008B7BD6">
      <w:pPr>
        <w:rPr>
          <w:b/>
          <w:bCs/>
        </w:rPr>
      </w:pPr>
      <w:r w:rsidRPr="008B7BD6">
        <w:rPr>
          <w:b/>
          <w:bCs/>
        </w:rPr>
        <w:t xml:space="preserve"> limes</w:t>
      </w:r>
    </w:p>
    <w:p w14:paraId="6684A3B9" w14:textId="17404346" w:rsidR="008B7BD6" w:rsidRPr="008B7BD6" w:rsidRDefault="008B7BD6" w:rsidP="008B7BD6">
      <w:r w:rsidRPr="008B7BD6">
        <w:t xml:space="preserve"> (</w:t>
      </w:r>
      <w:proofErr w:type="gramStart"/>
      <w:r w:rsidRPr="008B7BD6">
        <w:t>net</w:t>
      </w:r>
      <w:proofErr w:type="gramEnd"/>
      <w:r w:rsidRPr="008B7BD6">
        <w:t xml:space="preserve"> of 5 – 85p, </w:t>
      </w:r>
      <w:r w:rsidR="00342593" w:rsidRPr="008B7BD6">
        <w:t>one</w:t>
      </w:r>
      <w:r w:rsidR="00342593">
        <w:t xml:space="preserve"> </w:t>
      </w:r>
      <w:r w:rsidR="00342593" w:rsidRPr="008B7BD6">
        <w:t>–</w:t>
      </w:r>
      <w:r w:rsidR="00342593">
        <w:t xml:space="preserve"> </w:t>
      </w:r>
      <w:r w:rsidRPr="008B7BD6">
        <w:t>18p)</w:t>
      </w:r>
    </w:p>
    <w:p w14:paraId="0989E2ED" w14:textId="20E9CCE6" w:rsidR="008B7BD6" w:rsidRDefault="00420C12" w:rsidP="0025651C"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AD2FAD9" wp14:editId="6D8B1BB0">
            <wp:simplePos x="0" y="0"/>
            <wp:positionH relativeFrom="column">
              <wp:posOffset>-95250</wp:posOffset>
            </wp:positionH>
            <wp:positionV relativeFrom="paragraph">
              <wp:posOffset>163830</wp:posOffset>
            </wp:positionV>
            <wp:extent cx="1886585" cy="1593215"/>
            <wp:effectExtent l="0" t="0" r="0" b="6985"/>
            <wp:wrapTight wrapText="bothSides">
              <wp:wrapPolygon edited="0">
                <wp:start x="0" y="0"/>
                <wp:lineTo x="0" y="21436"/>
                <wp:lineTo x="21375" y="21436"/>
                <wp:lineTo x="21375" y="0"/>
                <wp:lineTo x="0" y="0"/>
              </wp:wrapPolygon>
            </wp:wrapTight>
            <wp:docPr id="8" name="Picture 8" descr="A whole lime with a halved lime showing the sliced internal segments along sid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whole lime with a halved lime showing the sliced internal segments along side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1593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D35519" w14:textId="7AE79270" w:rsidR="0025651C" w:rsidRDefault="0025651C" w:rsidP="0025651C"/>
    <w:p w14:paraId="0B746000" w14:textId="08BF620B" w:rsidR="008B7BD6" w:rsidRDefault="008B7BD6" w:rsidP="0025651C"/>
    <w:p w14:paraId="5049C41C" w14:textId="622BDE84" w:rsidR="00420C12" w:rsidRDefault="00420C12" w:rsidP="0025651C"/>
    <w:p w14:paraId="07DD136C" w14:textId="106DFBC4" w:rsidR="00420C12" w:rsidRDefault="00420C12" w:rsidP="0025651C"/>
    <w:p w14:paraId="51B87B2A" w14:textId="2D59D659" w:rsidR="00420C12" w:rsidRDefault="00420C12" w:rsidP="0025651C"/>
    <w:p w14:paraId="6A80D0DF" w14:textId="77777777" w:rsidR="00420C12" w:rsidRDefault="00420C12" w:rsidP="0025651C"/>
    <w:p w14:paraId="2C25A815" w14:textId="77777777" w:rsidR="00F83A51" w:rsidRDefault="00F83A51" w:rsidP="008B7BD6">
      <w:pPr>
        <w:rPr>
          <w:b/>
          <w:bCs/>
        </w:rPr>
      </w:pPr>
    </w:p>
    <w:p w14:paraId="39B9BE36" w14:textId="77777777" w:rsidR="002B1E23" w:rsidRDefault="002B1E23" w:rsidP="008B7BD6">
      <w:pPr>
        <w:rPr>
          <w:b/>
          <w:bCs/>
        </w:rPr>
      </w:pPr>
    </w:p>
    <w:p w14:paraId="5A346500" w14:textId="6BDDDED0" w:rsidR="008B7BD6" w:rsidRPr="008B7BD6" w:rsidRDefault="008B7BD6" w:rsidP="008B7BD6">
      <w:pPr>
        <w:rPr>
          <w:b/>
          <w:bCs/>
        </w:rPr>
      </w:pPr>
      <w:r w:rsidRPr="008B7BD6">
        <w:rPr>
          <w:b/>
          <w:bCs/>
        </w:rPr>
        <w:lastRenderedPageBreak/>
        <w:t>Tortilla Chips</w:t>
      </w:r>
    </w:p>
    <w:p w14:paraId="2713970E" w14:textId="23E78397" w:rsidR="008B7BD6" w:rsidRDefault="008B7BD6" w:rsidP="008B7BD6">
      <w:r>
        <w:t>600</w:t>
      </w:r>
      <w:r w:rsidR="00961610" w:rsidRPr="002B1E23">
        <w:rPr>
          <w:sz w:val="12"/>
          <w:szCs w:val="12"/>
        </w:rPr>
        <w:t xml:space="preserve"> </w:t>
      </w:r>
      <w:r>
        <w:t>g tortilla chips (200</w:t>
      </w:r>
      <w:r w:rsidR="00342593" w:rsidRPr="002B1E23">
        <w:rPr>
          <w:sz w:val="12"/>
          <w:szCs w:val="12"/>
        </w:rPr>
        <w:t xml:space="preserve"> </w:t>
      </w:r>
      <w:r>
        <w:t xml:space="preserve">g </w:t>
      </w:r>
      <w:r w:rsidR="00342593" w:rsidRPr="008B7BD6">
        <w:t>–</w:t>
      </w:r>
      <w:r>
        <w:t xml:space="preserve"> £1.</w:t>
      </w:r>
      <w:r w:rsidR="002B1E23">
        <w:t>2</w:t>
      </w:r>
      <w:r>
        <w:t>0, 360</w:t>
      </w:r>
      <w:r w:rsidR="00342593" w:rsidRPr="002B1E23">
        <w:rPr>
          <w:sz w:val="12"/>
          <w:szCs w:val="12"/>
        </w:rPr>
        <w:t xml:space="preserve"> </w:t>
      </w:r>
      <w:r>
        <w:t xml:space="preserve">g </w:t>
      </w:r>
      <w:r w:rsidR="00342593" w:rsidRPr="008B7BD6">
        <w:t>–</w:t>
      </w:r>
      <w:r>
        <w:t xml:space="preserve"> £2)</w:t>
      </w:r>
    </w:p>
    <w:p w14:paraId="647A07AB" w14:textId="46CA419A" w:rsidR="008B7BD6" w:rsidRDefault="00420C12" w:rsidP="008B7BD6">
      <w:r>
        <w:rPr>
          <w:b/>
          <w:bCs/>
          <w:noProof/>
          <w:sz w:val="20"/>
          <w:szCs w:val="20"/>
        </w:rPr>
        <w:drawing>
          <wp:inline distT="0" distB="0" distL="0" distR="0" wp14:anchorId="584398DF" wp14:editId="41BAE4F8">
            <wp:extent cx="1343137" cy="1055563"/>
            <wp:effectExtent l="0" t="0" r="0" b="0"/>
            <wp:docPr id="6" name="Picture 6" descr="A small pile of five tortilla chips on a white backgroun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mall pile of five tortilla chips on a white background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137" cy="1055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F4AE9" w14:textId="66E9C47C" w:rsidR="008B7BD6" w:rsidRPr="00420C12" w:rsidRDefault="008B7BD6" w:rsidP="008B7BD6">
      <w:pPr>
        <w:spacing w:before="240"/>
        <w:rPr>
          <w:b/>
          <w:bCs/>
          <w:color w:val="FF0000"/>
          <w:sz w:val="20"/>
          <w:szCs w:val="20"/>
        </w:rPr>
      </w:pPr>
    </w:p>
    <w:p w14:paraId="78654138" w14:textId="07DD1484" w:rsidR="008B7BD6" w:rsidRPr="008B7BD6" w:rsidRDefault="008B7BD6" w:rsidP="008B7BD6">
      <w:pPr>
        <w:rPr>
          <w:b/>
          <w:bCs/>
        </w:rPr>
      </w:pPr>
      <w:r w:rsidRPr="008B7BD6">
        <w:rPr>
          <w:b/>
          <w:bCs/>
        </w:rPr>
        <w:t>Lemonade</w:t>
      </w:r>
    </w:p>
    <w:p w14:paraId="5F83F9FA" w14:textId="721BCCFD" w:rsidR="008B7BD6" w:rsidRPr="008B7BD6" w:rsidRDefault="00CF7886" w:rsidP="008B7BD6">
      <w:r>
        <w:rPr>
          <w:noProof/>
        </w:rPr>
        <w:drawing>
          <wp:anchor distT="0" distB="0" distL="114300" distR="114300" simplePos="0" relativeHeight="251658240" behindDoc="1" locked="0" layoutInCell="1" allowOverlap="1" wp14:anchorId="58E5ABCE" wp14:editId="1871D96F">
            <wp:simplePos x="0" y="0"/>
            <wp:positionH relativeFrom="margin">
              <wp:align>left</wp:align>
            </wp:positionH>
            <wp:positionV relativeFrom="paragraph">
              <wp:posOffset>199390</wp:posOffset>
            </wp:positionV>
            <wp:extent cx="1285875" cy="2794000"/>
            <wp:effectExtent l="0" t="0" r="9525" b="6350"/>
            <wp:wrapNone/>
            <wp:docPr id="15" name="Picture 15" descr="A glass filled with lemonade and ice cub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glass filled with lemonade and ice cubes.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85875" cy="279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7BD6" w:rsidRPr="008B7BD6">
        <w:t xml:space="preserve">Lemonade (2 litres </w:t>
      </w:r>
      <w:r w:rsidR="00342593" w:rsidRPr="008B7BD6">
        <w:t>–</w:t>
      </w:r>
      <w:r w:rsidR="008B7BD6" w:rsidRPr="008B7BD6">
        <w:t xml:space="preserve"> £1.</w:t>
      </w:r>
      <w:r w:rsidR="002B1E23">
        <w:t>99</w:t>
      </w:r>
      <w:r w:rsidR="008B7BD6" w:rsidRPr="008B7BD6">
        <w:t>, 24 x 330</w:t>
      </w:r>
      <w:r w:rsidR="00961610" w:rsidRPr="002B1E23">
        <w:rPr>
          <w:sz w:val="12"/>
          <w:szCs w:val="12"/>
        </w:rPr>
        <w:t xml:space="preserve"> </w:t>
      </w:r>
      <w:r w:rsidR="008B7BD6" w:rsidRPr="008B7BD6">
        <w:t xml:space="preserve">ml </w:t>
      </w:r>
      <w:r w:rsidR="00342593" w:rsidRPr="008B7BD6">
        <w:t>–</w:t>
      </w:r>
      <w:r w:rsidR="008B7BD6" w:rsidRPr="008B7BD6">
        <w:t xml:space="preserve"> £7.50, 8 x 330</w:t>
      </w:r>
      <w:r w:rsidR="00961610" w:rsidRPr="002B1E23">
        <w:rPr>
          <w:sz w:val="12"/>
          <w:szCs w:val="12"/>
        </w:rPr>
        <w:t xml:space="preserve"> </w:t>
      </w:r>
      <w:r w:rsidR="008B7BD6" w:rsidRPr="008B7BD6">
        <w:t xml:space="preserve">ml </w:t>
      </w:r>
      <w:r w:rsidR="00342593" w:rsidRPr="008B7BD6">
        <w:t>–</w:t>
      </w:r>
      <w:r w:rsidR="008B7BD6" w:rsidRPr="008B7BD6">
        <w:t xml:space="preserve"> £3.50) </w:t>
      </w:r>
    </w:p>
    <w:p w14:paraId="6071A069" w14:textId="4312F382" w:rsidR="008B7BD6" w:rsidRDefault="008B7BD6" w:rsidP="008B7BD6"/>
    <w:p w14:paraId="58CC5E6F" w14:textId="25C0F031" w:rsidR="008B7BD6" w:rsidRDefault="008B7BD6" w:rsidP="008B7BD6"/>
    <w:p w14:paraId="440369C9" w14:textId="29E1238E" w:rsidR="008B7BD6" w:rsidRDefault="008B7BD6" w:rsidP="008B7BD6"/>
    <w:p w14:paraId="3D1DD8CD" w14:textId="250A0F88" w:rsidR="00420C12" w:rsidRDefault="00420C12" w:rsidP="008B7BD6"/>
    <w:p w14:paraId="0E02AC73" w14:textId="179E7BAA" w:rsidR="00420C12" w:rsidRDefault="00420C12" w:rsidP="008B7BD6"/>
    <w:p w14:paraId="35FAF1F7" w14:textId="772155F6" w:rsidR="00420C12" w:rsidRDefault="00420C12" w:rsidP="008B7BD6"/>
    <w:p w14:paraId="54EBB846" w14:textId="720943A5" w:rsidR="00420C12" w:rsidRDefault="00420C12" w:rsidP="008B7BD6"/>
    <w:p w14:paraId="6875188F" w14:textId="6F3C1D75" w:rsidR="00420C12" w:rsidRDefault="00420C12" w:rsidP="008B7BD6"/>
    <w:p w14:paraId="704306D7" w14:textId="566A5154" w:rsidR="00420C12" w:rsidRDefault="00420C12" w:rsidP="008B7BD6"/>
    <w:p w14:paraId="47BEDAA8" w14:textId="7FD74262" w:rsidR="00420C12" w:rsidRDefault="00420C12" w:rsidP="008B7BD6"/>
    <w:p w14:paraId="001AA443" w14:textId="77777777" w:rsidR="00420C12" w:rsidRDefault="00420C12" w:rsidP="008B7BD6"/>
    <w:p w14:paraId="0773B175" w14:textId="627E58EE" w:rsidR="008B7BD6" w:rsidRPr="008B7BD6" w:rsidRDefault="008B7BD6" w:rsidP="008B7BD6">
      <w:pPr>
        <w:rPr>
          <w:b/>
          <w:bCs/>
        </w:rPr>
      </w:pPr>
      <w:r w:rsidRPr="008B7BD6">
        <w:rPr>
          <w:b/>
          <w:bCs/>
        </w:rPr>
        <w:t xml:space="preserve">Extension: </w:t>
      </w:r>
    </w:p>
    <w:p w14:paraId="7C6B7F3C" w14:textId="4A34C21B" w:rsidR="008B7BD6" w:rsidRPr="008B7BD6" w:rsidRDefault="008B7BD6" w:rsidP="008B7BD6">
      <w:r w:rsidRPr="008B7BD6">
        <w:t>Each avocado weight 180</w:t>
      </w:r>
      <w:r w:rsidR="00342593" w:rsidRPr="002B1E23">
        <w:rPr>
          <w:sz w:val="12"/>
          <w:szCs w:val="12"/>
        </w:rPr>
        <w:t xml:space="preserve"> </w:t>
      </w:r>
      <w:r w:rsidRPr="008B7BD6">
        <w:t>g if 90</w:t>
      </w:r>
      <w:r w:rsidR="00342593" w:rsidRPr="002B1E23">
        <w:rPr>
          <w:sz w:val="12"/>
          <w:szCs w:val="12"/>
        </w:rPr>
        <w:t xml:space="preserve"> </w:t>
      </w:r>
      <w:r w:rsidRPr="008B7BD6">
        <w:t>g of avocado has a carbon footprint of 118.3</w:t>
      </w:r>
      <w:r w:rsidR="00342593" w:rsidRPr="002B1E23">
        <w:rPr>
          <w:sz w:val="12"/>
          <w:szCs w:val="12"/>
        </w:rPr>
        <w:t xml:space="preserve"> </w:t>
      </w:r>
      <w:r w:rsidRPr="008B7BD6">
        <w:t>g. Use a ratio table to find out the total carbon footprint.</w:t>
      </w:r>
    </w:p>
    <w:p w14:paraId="1F10F879" w14:textId="77777777" w:rsidR="008B7BD6" w:rsidRDefault="008B7BD6" w:rsidP="008B7BD6"/>
    <w:sectPr w:rsidR="008B7BD6" w:rsidSect="005A6F49">
      <w:headerReference w:type="default" r:id="rId15"/>
      <w:footerReference w:type="default" r:id="rId16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2B6D3" w14:textId="77777777" w:rsidR="00E042C9" w:rsidRDefault="00E042C9" w:rsidP="00F96C86">
      <w:r>
        <w:separator/>
      </w:r>
    </w:p>
  </w:endnote>
  <w:endnote w:type="continuationSeparator" w:id="0">
    <w:p w14:paraId="6AAE4A46" w14:textId="77777777" w:rsidR="00E042C9" w:rsidRDefault="00E042C9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4634" w14:textId="7777777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08283" w14:textId="77777777" w:rsidR="00E042C9" w:rsidRDefault="00E042C9" w:rsidP="00F96C86">
      <w:r>
        <w:separator/>
      </w:r>
    </w:p>
  </w:footnote>
  <w:footnote w:type="continuationSeparator" w:id="0">
    <w:p w14:paraId="380865C4" w14:textId="77777777" w:rsidR="00E042C9" w:rsidRDefault="00E042C9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11B8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7F84F362" wp14:editId="2A79FB87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24B32683" wp14:editId="07D93979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337E8E2E" wp14:editId="19214F88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EC9B1C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D0668"/>
    <w:multiLevelType w:val="hybridMultilevel"/>
    <w:tmpl w:val="0AD6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8D3D22"/>
    <w:multiLevelType w:val="hybridMultilevel"/>
    <w:tmpl w:val="F8268F6C"/>
    <w:lvl w:ilvl="0" w:tplc="A6267F18">
      <w:start w:val="1"/>
      <w:numFmt w:val="decimal"/>
      <w:lvlText w:val="%1."/>
      <w:lvlJc w:val="left"/>
      <w:pPr>
        <w:ind w:left="1440" w:hanging="360"/>
      </w:pPr>
    </w:lvl>
    <w:lvl w:ilvl="1" w:tplc="1C402BEC">
      <w:start w:val="1"/>
      <w:numFmt w:val="decimal"/>
      <w:lvlText w:val="%2."/>
      <w:lvlJc w:val="left"/>
      <w:pPr>
        <w:ind w:left="1440" w:hanging="360"/>
      </w:pPr>
    </w:lvl>
    <w:lvl w:ilvl="2" w:tplc="73A276C6">
      <w:start w:val="1"/>
      <w:numFmt w:val="decimal"/>
      <w:lvlText w:val="%3."/>
      <w:lvlJc w:val="left"/>
      <w:pPr>
        <w:ind w:left="1440" w:hanging="360"/>
      </w:pPr>
    </w:lvl>
    <w:lvl w:ilvl="3" w:tplc="11B00084">
      <w:start w:val="1"/>
      <w:numFmt w:val="decimal"/>
      <w:lvlText w:val="%4."/>
      <w:lvlJc w:val="left"/>
      <w:pPr>
        <w:ind w:left="1440" w:hanging="360"/>
      </w:pPr>
    </w:lvl>
    <w:lvl w:ilvl="4" w:tplc="41524C42">
      <w:start w:val="1"/>
      <w:numFmt w:val="decimal"/>
      <w:lvlText w:val="%5."/>
      <w:lvlJc w:val="left"/>
      <w:pPr>
        <w:ind w:left="1440" w:hanging="360"/>
      </w:pPr>
    </w:lvl>
    <w:lvl w:ilvl="5" w:tplc="14405B74">
      <w:start w:val="1"/>
      <w:numFmt w:val="decimal"/>
      <w:lvlText w:val="%6."/>
      <w:lvlJc w:val="left"/>
      <w:pPr>
        <w:ind w:left="1440" w:hanging="360"/>
      </w:pPr>
    </w:lvl>
    <w:lvl w:ilvl="6" w:tplc="F7A899E4">
      <w:start w:val="1"/>
      <w:numFmt w:val="decimal"/>
      <w:lvlText w:val="%7."/>
      <w:lvlJc w:val="left"/>
      <w:pPr>
        <w:ind w:left="1440" w:hanging="360"/>
      </w:pPr>
    </w:lvl>
    <w:lvl w:ilvl="7" w:tplc="4ED823D6">
      <w:start w:val="1"/>
      <w:numFmt w:val="decimal"/>
      <w:lvlText w:val="%8."/>
      <w:lvlJc w:val="left"/>
      <w:pPr>
        <w:ind w:left="1440" w:hanging="360"/>
      </w:pPr>
    </w:lvl>
    <w:lvl w:ilvl="8" w:tplc="13B44DF2">
      <w:start w:val="1"/>
      <w:numFmt w:val="decimal"/>
      <w:lvlText w:val="%9."/>
      <w:lvlJc w:val="left"/>
      <w:pPr>
        <w:ind w:left="1440" w:hanging="36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5"/>
  </w:num>
  <w:num w:numId="6" w16cid:durableId="1924559544">
    <w:abstractNumId w:val="25"/>
  </w:num>
  <w:num w:numId="7" w16cid:durableId="442963112">
    <w:abstractNumId w:val="41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2"/>
  </w:num>
  <w:num w:numId="11" w16cid:durableId="1087071186">
    <w:abstractNumId w:val="21"/>
  </w:num>
  <w:num w:numId="12" w16cid:durableId="1289623794">
    <w:abstractNumId w:val="46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4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3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  <w:num w:numId="46" w16cid:durableId="251746187">
    <w:abstractNumId w:val="39"/>
  </w:num>
  <w:num w:numId="47" w16cid:durableId="90152928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D6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52874"/>
    <w:rsid w:val="00154E2A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9B8"/>
    <w:rsid w:val="00245DAB"/>
    <w:rsid w:val="00254534"/>
    <w:rsid w:val="00255C79"/>
    <w:rsid w:val="0025651C"/>
    <w:rsid w:val="00264E53"/>
    <w:rsid w:val="002B1E23"/>
    <w:rsid w:val="002C26DC"/>
    <w:rsid w:val="002C64D2"/>
    <w:rsid w:val="002D2996"/>
    <w:rsid w:val="002D420D"/>
    <w:rsid w:val="002E1913"/>
    <w:rsid w:val="002E59BD"/>
    <w:rsid w:val="00301EA6"/>
    <w:rsid w:val="003336F5"/>
    <w:rsid w:val="00342593"/>
    <w:rsid w:val="00354349"/>
    <w:rsid w:val="00355B2D"/>
    <w:rsid w:val="0035607E"/>
    <w:rsid w:val="00356C3B"/>
    <w:rsid w:val="00380DFE"/>
    <w:rsid w:val="00382574"/>
    <w:rsid w:val="00383368"/>
    <w:rsid w:val="00384103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0C12"/>
    <w:rsid w:val="0042772B"/>
    <w:rsid w:val="00427765"/>
    <w:rsid w:val="004319C5"/>
    <w:rsid w:val="00432367"/>
    <w:rsid w:val="004502E2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C15EC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47AA7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BD6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61610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CF7886"/>
    <w:rsid w:val="00D06668"/>
    <w:rsid w:val="00D11E60"/>
    <w:rsid w:val="00D4343A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042C9"/>
    <w:rsid w:val="00E10860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A2AD0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0EAF"/>
    <w:rsid w:val="00F6409E"/>
    <w:rsid w:val="00F64623"/>
    <w:rsid w:val="00F649D2"/>
    <w:rsid w:val="00F83A51"/>
    <w:rsid w:val="00F96A70"/>
    <w:rsid w:val="00F96C86"/>
    <w:rsid w:val="00FA320F"/>
    <w:rsid w:val="00FB307C"/>
    <w:rsid w:val="00FB3A84"/>
    <w:rsid w:val="00FB6507"/>
    <w:rsid w:val="00FC396A"/>
    <w:rsid w:val="00FC61B5"/>
    <w:rsid w:val="00FD07FA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9B3915"/>
  <w15:docId w15:val="{FEF7DE68-2028-4102-859C-78CC93ABB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C:\Users\lynet\Documents\Custom Office Templates\ETF handout template_portrait.dotx</Template>
  <TotalTime>2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Steve Pardoe</cp:lastModifiedBy>
  <cp:revision>4</cp:revision>
  <cp:lastPrinted>2021-03-09T11:45:00Z</cp:lastPrinted>
  <dcterms:created xsi:type="dcterms:W3CDTF">2023-03-16T16:28:00Z</dcterms:created>
  <dcterms:modified xsi:type="dcterms:W3CDTF">2023-04-05T11:15:00Z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